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91" w:rsidRDefault="004C3391" w:rsidP="00CF43CB">
      <w:pPr>
        <w:ind w:left="3600" w:firstLine="720"/>
        <w:rPr>
          <w:b/>
          <w:szCs w:val="28"/>
        </w:rPr>
      </w:pPr>
      <w:r w:rsidRPr="002D4214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4C3391" w:rsidRPr="003B693E" w:rsidRDefault="004C3391" w:rsidP="00CF43CB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4C3391" w:rsidRPr="003B693E" w:rsidRDefault="004C3391" w:rsidP="00CF43CB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4C3391" w:rsidRPr="003B693E" w:rsidRDefault="004C3391" w:rsidP="00CF4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4C3391" w:rsidRPr="003B693E" w:rsidRDefault="004C3391" w:rsidP="00CF43CB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4C3391" w:rsidRPr="003B693E" w:rsidRDefault="004C3391" w:rsidP="00CF43CB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C3391" w:rsidRPr="003B693E" w:rsidRDefault="004C3391" w:rsidP="00CF43CB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4C3391" w:rsidRDefault="004C3391" w:rsidP="00CF43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C3391" w:rsidRPr="003B693E" w:rsidRDefault="004C3391" w:rsidP="00CF43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C3391" w:rsidRPr="003B693E" w:rsidRDefault="004C3391" w:rsidP="00CF43C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4C3391" w:rsidRPr="003B693E" w:rsidRDefault="004C3391" w:rsidP="00CF43CB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4C3391" w:rsidRPr="003B693E" w:rsidRDefault="004C3391" w:rsidP="0052683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139</w:t>
      </w:r>
    </w:p>
    <w:p w:rsidR="004C3391" w:rsidRPr="003B693E" w:rsidRDefault="004C3391" w:rsidP="00CF43CB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4C3391" w:rsidRPr="003B693E" w:rsidRDefault="004C3391" w:rsidP="00CF43CB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4C3391" w:rsidRPr="003B693E" w:rsidRDefault="004C3391" w:rsidP="00CF43CB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4C3391" w:rsidRPr="003B693E" w:rsidRDefault="004C3391" w:rsidP="00CF43CB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 вул. Бенцаля</w:t>
      </w:r>
    </w:p>
    <w:p w:rsidR="004C3391" w:rsidRPr="003B693E" w:rsidRDefault="004C3391" w:rsidP="00CF43CB">
      <w:pPr>
        <w:widowControl w:val="0"/>
        <w:autoSpaceDE w:val="0"/>
        <w:jc w:val="both"/>
        <w:rPr>
          <w:rFonts w:ascii="Times New Roman" w:hAnsi="Times New Roman"/>
        </w:rPr>
      </w:pPr>
    </w:p>
    <w:p w:rsidR="004C3391" w:rsidRPr="003B693E" w:rsidRDefault="004C3391" w:rsidP="004E4ED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4C3391" w:rsidRPr="003B693E" w:rsidRDefault="004C3391" w:rsidP="00CF43CB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4C3391" w:rsidRPr="003B693E" w:rsidRDefault="004C3391" w:rsidP="00CF43CB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 по вул.. Бенцаля.</w:t>
      </w:r>
      <w:r w:rsidRPr="003B693E">
        <w:rPr>
          <w:rFonts w:ascii="Times New Roman" w:hAnsi="Times New Roman"/>
        </w:rPr>
        <w:t xml:space="preserve">  </w:t>
      </w:r>
    </w:p>
    <w:p w:rsidR="004C3391" w:rsidRPr="003B693E" w:rsidRDefault="004C3391" w:rsidP="00CF43C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№4, що по вул.. Бенцаля</w:t>
      </w:r>
      <w:r w:rsidRPr="003B693E">
        <w:rPr>
          <w:rFonts w:ascii="Times New Roman" w:hAnsi="Times New Roman"/>
          <w:color w:val="0000FF"/>
        </w:rPr>
        <w:t>.</w:t>
      </w:r>
    </w:p>
    <w:p w:rsidR="004C3391" w:rsidRPr="003B693E" w:rsidRDefault="004C3391" w:rsidP="00CF43C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 по вул.. Бенцаля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</w:t>
      </w:r>
      <w:r w:rsidRPr="003B693E">
        <w:rPr>
          <w:rFonts w:ascii="Times New Roman" w:hAnsi="Times New Roman"/>
        </w:rPr>
        <w:t>м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4C3391" w:rsidRPr="003B693E" w:rsidRDefault="004C3391" w:rsidP="00CF43C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4C3391" w:rsidRPr="003B693E" w:rsidRDefault="004C3391" w:rsidP="00CF43C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4C3391" w:rsidRPr="003B693E" w:rsidRDefault="004C3391" w:rsidP="00CF43CB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4C3391" w:rsidRPr="003B693E" w:rsidRDefault="004C3391" w:rsidP="00CF43CB">
      <w:pPr>
        <w:rPr>
          <w:rFonts w:ascii="Times New Roman" w:hAnsi="Times New Roman"/>
        </w:rPr>
      </w:pPr>
    </w:p>
    <w:p w:rsidR="004C3391" w:rsidRDefault="004C3391" w:rsidP="00CF43CB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4C3391" w:rsidRPr="00DC72A5" w:rsidRDefault="004C3391" w:rsidP="004E4E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4C3391" w:rsidRPr="00DC72A5" w:rsidRDefault="004C3391" w:rsidP="004E4ED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139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4C3391" w:rsidRPr="00DC72A5" w:rsidRDefault="004C3391" w:rsidP="004E4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3391" w:rsidRPr="00DC72A5" w:rsidRDefault="004C3391" w:rsidP="004E4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3391" w:rsidRPr="00DC72A5" w:rsidRDefault="004C3391" w:rsidP="004E4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4C3391" w:rsidRPr="00DC72A5" w:rsidRDefault="004C3391" w:rsidP="004E4ED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Бенцаля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</w:p>
    <w:p w:rsidR="004C3391" w:rsidRPr="00DC72A5" w:rsidRDefault="004C3391" w:rsidP="004E4E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4C3391" w:rsidRPr="00DC72A5" w:rsidRDefault="004C3391" w:rsidP="004E4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4C3391" w:rsidRDefault="004C339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4C3391" w:rsidRPr="00BF1531" w:rsidTr="002E5D63">
        <w:trPr>
          <w:trHeight w:val="527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4C3391" w:rsidRPr="00BF1531" w:rsidRDefault="004C3391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BF1531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BF1531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BF153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4C3391" w:rsidRPr="00BF1531" w:rsidTr="002E5D63">
        <w:trPr>
          <w:trHeight w:val="448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4C3391" w:rsidRPr="00BF1531" w:rsidRDefault="004C3391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0,489</w:t>
            </w:r>
          </w:p>
        </w:tc>
      </w:tr>
      <w:tr w:rsidR="004C3391" w:rsidRPr="00BF1531" w:rsidTr="002E5D63">
        <w:trPr>
          <w:trHeight w:val="336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0,628</w:t>
            </w: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4C3391" w:rsidRPr="00BF1531" w:rsidRDefault="004C3391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4C3391" w:rsidRPr="00BF1531" w:rsidRDefault="004C3391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0,237</w:t>
            </w:r>
          </w:p>
        </w:tc>
      </w:tr>
      <w:tr w:rsidR="004C3391" w:rsidRPr="00BF1531" w:rsidTr="002E5D63">
        <w:trPr>
          <w:trHeight w:val="2760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4C3391" w:rsidRPr="00BF1531" w:rsidRDefault="004C3391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1,018</w:t>
            </w:r>
          </w:p>
        </w:tc>
      </w:tr>
      <w:tr w:rsidR="004C3391" w:rsidRPr="00BF1531" w:rsidTr="002E5D63">
        <w:trPr>
          <w:trHeight w:val="596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0,899</w:t>
            </w:r>
          </w:p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0,350</w:t>
            </w:r>
          </w:p>
          <w:p w:rsidR="004C3391" w:rsidRPr="00BF1531" w:rsidRDefault="004C3391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0,549</w:t>
            </w: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4C3391" w:rsidRPr="00BF1531" w:rsidRDefault="004C3391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4C3391" w:rsidRPr="00BF1531" w:rsidRDefault="004C339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4C3391" w:rsidRPr="00BF1531" w:rsidRDefault="004C3391" w:rsidP="00973B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4C3391" w:rsidRPr="00BF1531" w:rsidTr="002E5D63">
        <w:trPr>
          <w:trHeight w:val="264"/>
          <w:jc w:val="center"/>
        </w:trPr>
        <w:tc>
          <w:tcPr>
            <w:tcW w:w="901" w:type="dxa"/>
          </w:tcPr>
          <w:p w:rsidR="004C3391" w:rsidRPr="00BF1531" w:rsidRDefault="004C339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3391" w:rsidRPr="00CB5CC3" w:rsidRDefault="004C3391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4C3391" w:rsidRPr="00BF1531" w:rsidRDefault="004C3391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531">
              <w:rPr>
                <w:rFonts w:ascii="Times New Roman" w:hAnsi="Times New Roman"/>
                <w:color w:val="000000"/>
                <w:sz w:val="24"/>
                <w:szCs w:val="24"/>
              </w:rPr>
              <w:t>3,438</w:t>
            </w:r>
          </w:p>
        </w:tc>
      </w:tr>
    </w:tbl>
    <w:p w:rsidR="004C3391" w:rsidRDefault="004C3391" w:rsidP="00CB5CC3">
      <w:pPr>
        <w:spacing w:after="0" w:line="240" w:lineRule="auto"/>
        <w:ind w:left="360"/>
        <w:jc w:val="both"/>
        <w:rPr>
          <w:color w:val="000000"/>
        </w:rPr>
      </w:pPr>
    </w:p>
    <w:p w:rsidR="004C3391" w:rsidRDefault="004C3391" w:rsidP="00CB5CC3">
      <w:pPr>
        <w:spacing w:after="0" w:line="240" w:lineRule="auto"/>
        <w:ind w:left="360"/>
        <w:jc w:val="both"/>
        <w:rPr>
          <w:color w:val="000000"/>
        </w:rPr>
      </w:pPr>
    </w:p>
    <w:p w:rsidR="004C3391" w:rsidRPr="00DC72A5" w:rsidRDefault="004C3391" w:rsidP="004E4ED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4C3391" w:rsidRDefault="004C3391" w:rsidP="004E4ED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C3391" w:rsidRDefault="004C3391" w:rsidP="004E4ED2">
      <w:pPr>
        <w:spacing w:after="0" w:line="240" w:lineRule="auto"/>
        <w:ind w:left="360"/>
        <w:jc w:val="both"/>
        <w:rPr>
          <w:color w:val="000000"/>
        </w:rPr>
      </w:pPr>
    </w:p>
    <w:p w:rsidR="004C3391" w:rsidRDefault="004C3391" w:rsidP="004E4ED2">
      <w:pPr>
        <w:spacing w:after="0" w:line="240" w:lineRule="auto"/>
        <w:ind w:left="360"/>
        <w:jc w:val="both"/>
        <w:rPr>
          <w:color w:val="000000"/>
        </w:rPr>
      </w:pPr>
    </w:p>
    <w:p w:rsidR="004C3391" w:rsidRPr="00703542" w:rsidRDefault="004C3391" w:rsidP="004E4ED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4C3391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C3391" w:rsidRPr="005459CC" w:rsidRDefault="004C3391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3391" w:rsidRPr="005459CC" w:rsidRDefault="004C339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C3391" w:rsidRPr="005459CC" w:rsidRDefault="004C339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4C3391" w:rsidRPr="00AF1ABC" w:rsidRDefault="004C339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4C3391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91" w:rsidRDefault="004C3391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C3391" w:rsidRDefault="004C3391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91" w:rsidRDefault="004C3391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C3391" w:rsidRDefault="004C3391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D26B5"/>
    <w:rsid w:val="001C394A"/>
    <w:rsid w:val="001F0F7A"/>
    <w:rsid w:val="0025606F"/>
    <w:rsid w:val="002D4214"/>
    <w:rsid w:val="002E5D63"/>
    <w:rsid w:val="003018AC"/>
    <w:rsid w:val="00314BAF"/>
    <w:rsid w:val="00342094"/>
    <w:rsid w:val="003A3059"/>
    <w:rsid w:val="003B693E"/>
    <w:rsid w:val="004216DC"/>
    <w:rsid w:val="004C3391"/>
    <w:rsid w:val="004E4ED2"/>
    <w:rsid w:val="005108D2"/>
    <w:rsid w:val="00526835"/>
    <w:rsid w:val="005459CC"/>
    <w:rsid w:val="005C00EB"/>
    <w:rsid w:val="006B342B"/>
    <w:rsid w:val="006E0CC3"/>
    <w:rsid w:val="00703542"/>
    <w:rsid w:val="007B3285"/>
    <w:rsid w:val="007C2C39"/>
    <w:rsid w:val="00843EB1"/>
    <w:rsid w:val="00861363"/>
    <w:rsid w:val="00875085"/>
    <w:rsid w:val="008E0026"/>
    <w:rsid w:val="00952ADD"/>
    <w:rsid w:val="00973B24"/>
    <w:rsid w:val="00973D34"/>
    <w:rsid w:val="00997DE2"/>
    <w:rsid w:val="009B7DA4"/>
    <w:rsid w:val="00A31271"/>
    <w:rsid w:val="00A60517"/>
    <w:rsid w:val="00AF1ABC"/>
    <w:rsid w:val="00B034AE"/>
    <w:rsid w:val="00BE7802"/>
    <w:rsid w:val="00BF1531"/>
    <w:rsid w:val="00C46C4C"/>
    <w:rsid w:val="00C94A65"/>
    <w:rsid w:val="00CB5CC3"/>
    <w:rsid w:val="00CD116D"/>
    <w:rsid w:val="00CD4BB2"/>
    <w:rsid w:val="00CF43CB"/>
    <w:rsid w:val="00D05B91"/>
    <w:rsid w:val="00D46548"/>
    <w:rsid w:val="00DC72A5"/>
    <w:rsid w:val="00DF0AE2"/>
    <w:rsid w:val="00E4293D"/>
    <w:rsid w:val="00E650E0"/>
    <w:rsid w:val="00EA514E"/>
    <w:rsid w:val="00EB50B8"/>
    <w:rsid w:val="00F37F99"/>
    <w:rsid w:val="00F625A9"/>
    <w:rsid w:val="00F9747D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F43C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F43CB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F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4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652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2017-03-28T06:13:00Z</cp:lastPrinted>
  <dcterms:created xsi:type="dcterms:W3CDTF">2017-03-22T10:43:00Z</dcterms:created>
  <dcterms:modified xsi:type="dcterms:W3CDTF">2017-04-04T04:47:00Z</dcterms:modified>
</cp:coreProperties>
</file>